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D8AB7" w14:textId="324B50D5" w:rsidR="00BA00AB" w:rsidRDefault="0026186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Ralph SPROXTON</w:t>
      </w:r>
      <w:r>
        <w:rPr>
          <w:rFonts w:cs="Times New Roman"/>
          <w:szCs w:val="24"/>
        </w:rPr>
        <w:t xml:space="preserve">      (d.1436)</w:t>
      </w:r>
    </w:p>
    <w:p w14:paraId="6589855E" w14:textId="3BDF9370" w:rsidR="00261869" w:rsidRDefault="0026186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Litster.</w:t>
      </w:r>
    </w:p>
    <w:p w14:paraId="1A1F106D" w14:textId="77777777" w:rsidR="00261869" w:rsidRDefault="00261869" w:rsidP="009139A6">
      <w:pPr>
        <w:pStyle w:val="NoSpacing"/>
        <w:rPr>
          <w:rFonts w:cs="Times New Roman"/>
          <w:szCs w:val="24"/>
        </w:rPr>
      </w:pPr>
    </w:p>
    <w:p w14:paraId="24A70544" w14:textId="77777777" w:rsidR="00261869" w:rsidRDefault="00261869" w:rsidP="009139A6">
      <w:pPr>
        <w:pStyle w:val="NoSpacing"/>
        <w:rPr>
          <w:rFonts w:cs="Times New Roman"/>
          <w:szCs w:val="24"/>
        </w:rPr>
      </w:pPr>
    </w:p>
    <w:p w14:paraId="2D2C880D" w14:textId="33B4F403" w:rsidR="00261869" w:rsidRDefault="0026186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Jul.</w:t>
      </w:r>
      <w:r>
        <w:rPr>
          <w:rFonts w:cs="Times New Roman"/>
          <w:szCs w:val="24"/>
        </w:rPr>
        <w:tab/>
        <w:t>1436</w:t>
      </w:r>
      <w:r>
        <w:rPr>
          <w:rFonts w:cs="Times New Roman"/>
          <w:szCs w:val="24"/>
        </w:rPr>
        <w:tab/>
        <w:t>He made his Will.   (W.Y.R. p.156)</w:t>
      </w:r>
    </w:p>
    <w:p w14:paraId="2411DCD1" w14:textId="194C2165" w:rsidR="00261869" w:rsidRDefault="0026186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Aug.</w:t>
      </w:r>
      <w:r>
        <w:rPr>
          <w:rFonts w:cs="Times New Roman"/>
          <w:szCs w:val="24"/>
        </w:rPr>
        <w:tab/>
        <w:t>Probate of his Will.  (ibid.)</w:t>
      </w:r>
    </w:p>
    <w:p w14:paraId="47C05727" w14:textId="77777777" w:rsidR="00261869" w:rsidRDefault="00261869" w:rsidP="009139A6">
      <w:pPr>
        <w:pStyle w:val="NoSpacing"/>
        <w:rPr>
          <w:rFonts w:cs="Times New Roman"/>
          <w:szCs w:val="24"/>
        </w:rPr>
      </w:pPr>
    </w:p>
    <w:p w14:paraId="77075172" w14:textId="77777777" w:rsidR="00261869" w:rsidRDefault="00261869" w:rsidP="009139A6">
      <w:pPr>
        <w:pStyle w:val="NoSpacing"/>
        <w:rPr>
          <w:rFonts w:cs="Times New Roman"/>
          <w:szCs w:val="24"/>
        </w:rPr>
      </w:pPr>
    </w:p>
    <w:p w14:paraId="3700B60B" w14:textId="44A63204" w:rsidR="00261869" w:rsidRPr="00261869" w:rsidRDefault="0026186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May 2023</w:t>
      </w:r>
    </w:p>
    <w:sectPr w:rsidR="00261869" w:rsidRPr="002618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95D23" w14:textId="77777777" w:rsidR="00261869" w:rsidRDefault="00261869" w:rsidP="009139A6">
      <w:r>
        <w:separator/>
      </w:r>
    </w:p>
  </w:endnote>
  <w:endnote w:type="continuationSeparator" w:id="0">
    <w:p w14:paraId="315E01D3" w14:textId="77777777" w:rsidR="00261869" w:rsidRDefault="0026186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443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6574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3601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F7CFF" w14:textId="77777777" w:rsidR="00261869" w:rsidRDefault="00261869" w:rsidP="009139A6">
      <w:r>
        <w:separator/>
      </w:r>
    </w:p>
  </w:footnote>
  <w:footnote w:type="continuationSeparator" w:id="0">
    <w:p w14:paraId="5ACA293A" w14:textId="77777777" w:rsidR="00261869" w:rsidRDefault="0026186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A136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6188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0594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869"/>
    <w:rsid w:val="000666E0"/>
    <w:rsid w:val="002510B7"/>
    <w:rsid w:val="00261869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37D96C"/>
  <w15:chartTrackingRefBased/>
  <w15:docId w15:val="{87775793-9C61-458C-A440-3605D0A4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2023-05-09T12:39:00Z</dcterms:created>
  <dcterms:modified xsi:type="dcterms:W3CDTF">2023-05-09T12:41:00Z</dcterms:modified>
</cp:coreProperties>
</file>